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90093C" w:rsidP="00203E1D">
      <w:pPr>
        <w:pStyle w:val="Heading1"/>
      </w:pPr>
      <w:bookmarkStart w:id="0" w:name="_GoBack"/>
      <w:bookmarkEnd w:id="0"/>
      <w:r>
        <w:t>3 Mistakes to Avoid In Your Daily Affirmation Practice</w:t>
      </w:r>
    </w:p>
    <w:p w:rsidR="00203E1D" w:rsidRDefault="00203E1D" w:rsidP="00203E1D"/>
    <w:p w:rsidR="009E5E40" w:rsidRDefault="0090093C" w:rsidP="00203E1D">
      <w:r>
        <w:t xml:space="preserve">Affirmations can be an incredibly powerful tool that you can use to help you achieve your life's desires. Thousands of people use positive affirmations to obtain success and realize their dreams. </w:t>
      </w:r>
      <w:r>
        <w:t>However, there are just as many who practice affirmations but never see results. This might be because they are not using them correctly. Here are three mistakes you want to avoid in your daily affirmation practice if you want them to work for you.</w:t>
      </w:r>
    </w:p>
    <w:p w:rsidR="009E5E40" w:rsidRDefault="009E5E40" w:rsidP="00203E1D"/>
    <w:p w:rsidR="00847C99" w:rsidRDefault="0090093C" w:rsidP="00203E1D">
      <w:pPr>
        <w:rPr>
          <w:b/>
        </w:rPr>
      </w:pPr>
      <w:r>
        <w:rPr>
          <w:b/>
        </w:rPr>
        <w:t>Giving</w:t>
      </w:r>
      <w:r>
        <w:rPr>
          <w:b/>
        </w:rPr>
        <w:t xml:space="preserve"> Up Too Early</w:t>
      </w:r>
    </w:p>
    <w:p w:rsidR="00203E1D" w:rsidRDefault="0090093C" w:rsidP="00203E1D">
      <w:r>
        <w:t>With affirmations, consistency is incredibly important. Once you get started with your practice, the repetition has a lasting effect that will continue to build upon itself.</w:t>
      </w:r>
      <w:r w:rsidR="00CC67C1">
        <w:t xml:space="preserve"> Repeating your affirmations daily make it much easier to maintain. Plus, every time you say the statemen</w:t>
      </w:r>
      <w:r w:rsidR="009E5E40">
        <w:t xml:space="preserve">t </w:t>
      </w:r>
      <w:r w:rsidR="00CC67C1">
        <w:t>you significantly magnify the results. The mistake that many people make is that they give up the process entirely too early. When you give up too soon, you don't give the affirmations enough time to set into your subconscious.</w:t>
      </w:r>
    </w:p>
    <w:p w:rsidR="00CC67C1" w:rsidRDefault="00CC67C1" w:rsidP="00203E1D"/>
    <w:p w:rsidR="00CC67C1" w:rsidRDefault="0090093C" w:rsidP="00203E1D">
      <w:pPr>
        <w:rPr>
          <w:b/>
        </w:rPr>
      </w:pPr>
      <w:r>
        <w:rPr>
          <w:b/>
        </w:rPr>
        <w:t>Using a Different Affirmation Each Day</w:t>
      </w:r>
    </w:p>
    <w:p w:rsidR="00F63F2D" w:rsidRDefault="0090093C" w:rsidP="00203E1D">
      <w:r>
        <w:t>Using a different affirmation every day is like trying to work on a dozen various projects at once. Since each project requires your energy and attention, you can't help but shift your focus and effort from</w:t>
      </w:r>
      <w:r>
        <w:t xml:space="preserve"> project to project. However, if you want to see results right away, then you have to focus on just one affirmation and stick with it. When it comes to affirmations, it is all about focus. To make your affirmations effective, you have to use the same affir</w:t>
      </w:r>
      <w:r>
        <w:t>mation daily for at least 30 days.</w:t>
      </w:r>
    </w:p>
    <w:p w:rsidR="000A0C9E" w:rsidRDefault="000A0C9E" w:rsidP="00203E1D"/>
    <w:p w:rsidR="000A0C9E" w:rsidRDefault="0090093C" w:rsidP="00203E1D">
      <w:pPr>
        <w:rPr>
          <w:b/>
        </w:rPr>
      </w:pPr>
      <w:r>
        <w:rPr>
          <w:b/>
        </w:rPr>
        <w:t>Lack of Attention Mastery</w:t>
      </w:r>
    </w:p>
    <w:p w:rsidR="000433DF" w:rsidRDefault="0090093C" w:rsidP="00203E1D">
      <w:r>
        <w:t>If you've been using positive affirmations for a while and have yet to achieve results, and you've tried everything else, it could mean that you aren't entirely focusing your attention on the af</w:t>
      </w:r>
      <w:r>
        <w:t>firmation. The reality is that most people have incredibly short attention spans, and they are distracted continuously like toddlers. To make your statements work for you, you have to master your attention span, which only comes with practice. By practicin</w:t>
      </w:r>
      <w:r>
        <w:t>g your positive affirmations daily, you can learn how to master your attention. When you can learn how to master your attention, you will start to master your manifestations.</w:t>
      </w:r>
    </w:p>
    <w:p w:rsidR="005B1006" w:rsidRDefault="005B1006" w:rsidP="00203E1D"/>
    <w:p w:rsidR="005B1006" w:rsidRPr="000433DF" w:rsidRDefault="0090093C" w:rsidP="00203E1D">
      <w:r>
        <w:lastRenderedPageBreak/>
        <w:t>If you haven’t had success with your daily affirmations yet, don’t worry, you ju</w:t>
      </w:r>
      <w:r>
        <w:t xml:space="preserve">st have to make a few simple changes to your daily practice. Avoid the mistakes listed above, and you’ll quickly find success with using affirmations to achieve everything you desire. </w:t>
      </w:r>
    </w:p>
    <w:p w:rsidR="00A93119" w:rsidRDefault="00A93119"/>
    <w:sectPr w:rsidR="00A93119"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119"/>
    <w:rsid w:val="000433DF"/>
    <w:rsid w:val="000A0C9E"/>
    <w:rsid w:val="00203E1D"/>
    <w:rsid w:val="0028357C"/>
    <w:rsid w:val="00391381"/>
    <w:rsid w:val="005B1006"/>
    <w:rsid w:val="0064063D"/>
    <w:rsid w:val="00660AAD"/>
    <w:rsid w:val="006C7DB2"/>
    <w:rsid w:val="00847C99"/>
    <w:rsid w:val="0090093C"/>
    <w:rsid w:val="009E5E40"/>
    <w:rsid w:val="00A93119"/>
    <w:rsid w:val="00CC67C1"/>
    <w:rsid w:val="00ED7616"/>
    <w:rsid w:val="00F63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1ADAE4A6-DADC-7E40-90F1-58002CA3F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412</Words>
  <Characters>2067</Characters>
  <Application>Microsoft Office Word</Application>
  <DocSecurity>0</DocSecurity>
  <Lines>43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2019-04-26T19:41:00Z</dcterms:created>
  <dcterms:modified xsi:type="dcterms:W3CDTF">2019-04-26T19:41:00Z</dcterms:modified>
  <cp:category/>
</cp:coreProperties>
</file>